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0D7F6" w14:textId="77777777" w:rsidR="00F1084A" w:rsidRPr="00986487" w:rsidRDefault="00F1084A" w:rsidP="006837C4">
      <w:pPr>
        <w:rPr>
          <w:lang w:val="en-GB"/>
        </w:rPr>
      </w:pPr>
    </w:p>
    <w:p w14:paraId="0071AC98" w14:textId="4314486F" w:rsidR="000955AC" w:rsidRPr="008846DF" w:rsidRDefault="000955AC" w:rsidP="000955AC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bookmarkStart w:id="0" w:name="Prejemnik"/>
      <w:bookmarkStart w:id="1" w:name="Zadeva"/>
      <w:bookmarkEnd w:id="0"/>
      <w:bookmarkEnd w:id="1"/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623587">
        <w:rPr>
          <w:rFonts w:asciiTheme="minorHAnsi" w:hAnsiTheme="minorHAnsi" w:cstheme="minorHAnsi"/>
          <w:sz w:val="18"/>
          <w:szCs w:val="18"/>
        </w:rPr>
        <w:t>6</w:t>
      </w:r>
    </w:p>
    <w:p w14:paraId="23F6FF9D" w14:textId="77777777" w:rsidR="000955AC" w:rsidRPr="00CF06D6" w:rsidRDefault="000955AC" w:rsidP="000955AC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bookmarkStart w:id="2" w:name="_Hlk74208465"/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55B8ECF2" w14:textId="77777777" w:rsidR="000955AC" w:rsidRPr="00CF06D6" w:rsidRDefault="000955AC" w:rsidP="000955AC">
      <w:pPr>
        <w:spacing w:line="276" w:lineRule="auto"/>
        <w:jc w:val="both"/>
        <w:rPr>
          <w:rFonts w:asciiTheme="minorHAnsi" w:hAnsiTheme="minorHAnsi" w:cstheme="minorHAnsi"/>
        </w:rPr>
      </w:pPr>
    </w:p>
    <w:p w14:paraId="3266ED20" w14:textId="77777777" w:rsidR="000955AC" w:rsidRPr="00CF06D6" w:rsidRDefault="000955AC" w:rsidP="000955AC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bookmarkEnd w:id="2"/>
    <w:p w14:paraId="31A3A151" w14:textId="77777777" w:rsidR="000955AC" w:rsidRPr="008846DF" w:rsidRDefault="000955AC" w:rsidP="000955AC">
      <w:pPr>
        <w:spacing w:line="276" w:lineRule="auto"/>
        <w:jc w:val="both"/>
        <w:rPr>
          <w:rFonts w:asciiTheme="minorHAnsi" w:hAnsiTheme="minorHAnsi" w:cstheme="minorHAnsi"/>
        </w:rPr>
      </w:pPr>
    </w:p>
    <w:p w14:paraId="6D707F35" w14:textId="77777777" w:rsidR="000955AC" w:rsidRDefault="000955AC" w:rsidP="000955AC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 O TEHNIČNI IN KADROVSKI ZMOGLJIVOSTI</w:t>
      </w:r>
    </w:p>
    <w:p w14:paraId="0FCD0BD8" w14:textId="77777777" w:rsidR="000955AC" w:rsidRPr="00EA0D23" w:rsidRDefault="000955AC" w:rsidP="000955AC">
      <w:pPr>
        <w:spacing w:line="276" w:lineRule="auto"/>
        <w:jc w:val="center"/>
        <w:rPr>
          <w:rFonts w:asciiTheme="minorHAnsi" w:hAnsiTheme="minorHAnsi" w:cstheme="minorHAnsi"/>
          <w:iCs/>
          <w:szCs w:val="18"/>
        </w:rPr>
      </w:pPr>
    </w:p>
    <w:p w14:paraId="484C0D0C" w14:textId="77777777" w:rsidR="000955AC" w:rsidRPr="00EA0D23" w:rsidRDefault="000955AC" w:rsidP="000955AC">
      <w:pPr>
        <w:spacing w:line="276" w:lineRule="auto"/>
        <w:jc w:val="both"/>
        <w:rPr>
          <w:rFonts w:asciiTheme="minorHAnsi" w:hAnsiTheme="minorHAnsi" w:cstheme="minorHAnsi"/>
        </w:rPr>
      </w:pPr>
      <w:r w:rsidRPr="00EA0D23">
        <w:rPr>
          <w:rFonts w:asciiTheme="minorHAnsi" w:hAnsiTheme="minorHAnsi" w:cstheme="minorHAnsi"/>
        </w:rPr>
        <w:t xml:space="preserve">Pod kazensko in materialno odgovornostjo izjavljamo: </w:t>
      </w:r>
    </w:p>
    <w:p w14:paraId="289D6C50" w14:textId="77777777" w:rsidR="000955AC" w:rsidRDefault="000955AC" w:rsidP="000955AC">
      <w:pPr>
        <w:spacing w:line="276" w:lineRule="auto"/>
        <w:jc w:val="both"/>
        <w:rPr>
          <w:rFonts w:asciiTheme="minorHAnsi" w:hAnsiTheme="minorHAnsi" w:cstheme="minorHAnsi"/>
          <w:iCs/>
          <w:sz w:val="18"/>
          <w:szCs w:val="18"/>
        </w:rPr>
      </w:pPr>
    </w:p>
    <w:p w14:paraId="3A510291" w14:textId="77777777" w:rsidR="000955AC" w:rsidRDefault="000955AC" w:rsidP="000955AC">
      <w:pPr>
        <w:pStyle w:val="Odstavekseznama"/>
        <w:numPr>
          <w:ilvl w:val="0"/>
          <w:numId w:val="4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 </w:t>
      </w:r>
      <w:r w:rsidRPr="001905B3">
        <w:rPr>
          <w:rFonts w:asciiTheme="minorHAnsi" w:hAnsiTheme="minorHAnsi" w:cstheme="minorHAnsi"/>
        </w:rPr>
        <w:t>razpolaga</w:t>
      </w:r>
      <w:r>
        <w:rPr>
          <w:rFonts w:asciiTheme="minorHAnsi" w:hAnsiTheme="minorHAnsi" w:cstheme="minorHAnsi"/>
        </w:rPr>
        <w:t>mo</w:t>
      </w:r>
      <w:r w:rsidRPr="001905B3">
        <w:rPr>
          <w:rFonts w:asciiTheme="minorHAnsi" w:hAnsiTheme="minorHAnsi" w:cstheme="minorHAnsi"/>
        </w:rPr>
        <w:t xml:space="preserve"> s tehnično opremo, nujno potrebno za nemoteno izvajanje predmeta javnega naročila: mobilni telefon in osebni računalnik, elektronsko pošto, dostop do spleta, urejevalnik besedil Word, zmožnost pretvarjanja besedil iz formatov </w:t>
      </w:r>
      <w:proofErr w:type="spellStart"/>
      <w:r w:rsidRPr="001905B3">
        <w:rPr>
          <w:rFonts w:asciiTheme="minorHAnsi" w:hAnsiTheme="minorHAnsi" w:cstheme="minorHAnsi"/>
        </w:rPr>
        <w:t>pdf</w:t>
      </w:r>
      <w:proofErr w:type="spellEnd"/>
      <w:r w:rsidRPr="001905B3">
        <w:rPr>
          <w:rFonts w:asciiTheme="minorHAnsi" w:hAnsiTheme="minorHAnsi" w:cstheme="minorHAnsi"/>
        </w:rPr>
        <w:t xml:space="preserve">, </w:t>
      </w:r>
      <w:proofErr w:type="spellStart"/>
      <w:r w:rsidRPr="001905B3">
        <w:rPr>
          <w:rFonts w:asciiTheme="minorHAnsi" w:hAnsiTheme="minorHAnsi" w:cstheme="minorHAnsi"/>
        </w:rPr>
        <w:t>tif</w:t>
      </w:r>
      <w:proofErr w:type="spellEnd"/>
      <w:r w:rsidRPr="001905B3">
        <w:rPr>
          <w:rFonts w:asciiTheme="minorHAnsi" w:hAnsiTheme="minorHAnsi" w:cstheme="minorHAnsi"/>
        </w:rPr>
        <w:t xml:space="preserve"> in drugih slikovnih formatov</w:t>
      </w:r>
      <w:r>
        <w:rPr>
          <w:rFonts w:asciiTheme="minorHAnsi" w:hAnsiTheme="minorHAnsi" w:cstheme="minorHAnsi"/>
        </w:rPr>
        <w:t>.</w:t>
      </w:r>
    </w:p>
    <w:p w14:paraId="50DC55C8" w14:textId="77777777" w:rsidR="000955AC" w:rsidRDefault="000955AC" w:rsidP="000955AC">
      <w:pPr>
        <w:pStyle w:val="Odstavekseznama"/>
        <w:spacing w:line="276" w:lineRule="auto"/>
        <w:ind w:left="425"/>
        <w:jc w:val="both"/>
        <w:rPr>
          <w:rFonts w:asciiTheme="minorHAnsi" w:hAnsiTheme="minorHAnsi" w:cstheme="minorHAnsi"/>
        </w:rPr>
      </w:pPr>
    </w:p>
    <w:p w14:paraId="2FD3C315" w14:textId="77777777" w:rsidR="000955AC" w:rsidRPr="001905B3" w:rsidRDefault="000955AC" w:rsidP="000955AC">
      <w:pPr>
        <w:pStyle w:val="Odstavekseznama"/>
        <w:numPr>
          <w:ilvl w:val="0"/>
          <w:numId w:val="4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 w:rsidRPr="001905B3">
        <w:rPr>
          <w:rFonts w:asciiTheme="minorHAnsi" w:hAnsiTheme="minorHAnsi" w:cstheme="minorHAnsi"/>
        </w:rPr>
        <w:t xml:space="preserve">da so v obrazcu navedeni vsi avtorji, s katerimi bo ponudnik opravljal storitve, ki so predmet tega javnega </w:t>
      </w:r>
      <w:r>
        <w:rPr>
          <w:rFonts w:asciiTheme="minorHAnsi" w:hAnsiTheme="minorHAnsi" w:cstheme="minorHAnsi"/>
        </w:rPr>
        <w:t>naročila</w:t>
      </w:r>
      <w:r w:rsidRPr="001905B3">
        <w:rPr>
          <w:rFonts w:asciiTheme="minorHAnsi" w:hAnsiTheme="minorHAnsi" w:cstheme="minorHAnsi"/>
        </w:rPr>
        <w:t xml:space="preserve"> (ponudnik mora za vsako jezikovno smer navesti vsaj enega avtorja). Izvajalec storitve bo za vsako posamično naročilo navedel ime in priimek avtorja, ki je opravil posamezno storitev</w:t>
      </w:r>
      <w:r>
        <w:rPr>
          <w:rFonts w:asciiTheme="minorHAnsi" w:hAnsiTheme="minorHAnsi" w:cstheme="minorHAnsi"/>
        </w:rPr>
        <w:t>.</w:t>
      </w:r>
    </w:p>
    <w:p w14:paraId="69EFC5E8" w14:textId="77777777" w:rsidR="000955AC" w:rsidRDefault="000955AC" w:rsidP="000955AC">
      <w:pPr>
        <w:pStyle w:val="Odstavekseznama"/>
        <w:rPr>
          <w:rFonts w:asciiTheme="minorHAnsi" w:hAnsiTheme="minorHAnsi" w:cstheme="minorHAnsi"/>
        </w:rPr>
      </w:pPr>
    </w:p>
    <w:p w14:paraId="658B9645" w14:textId="77777777" w:rsidR="0057166E" w:rsidRDefault="0057166E" w:rsidP="0057166E">
      <w:pPr>
        <w:spacing w:line="276" w:lineRule="auto"/>
        <w:rPr>
          <w:rFonts w:asciiTheme="minorHAnsi" w:hAnsiTheme="minorHAnsi" w:cstheme="minorHAnsi"/>
          <w:b/>
          <w:lang w:eastAsia="sl-SI"/>
        </w:rPr>
      </w:pPr>
    </w:p>
    <w:p w14:paraId="43A45705" w14:textId="30F5ECD6" w:rsidR="0057166E" w:rsidRPr="00CB3961" w:rsidRDefault="0057166E" w:rsidP="0057166E">
      <w:pPr>
        <w:spacing w:line="276" w:lineRule="auto"/>
        <w:rPr>
          <w:rFonts w:asciiTheme="minorHAnsi" w:hAnsiTheme="minorHAnsi" w:cstheme="minorHAnsi"/>
          <w:b/>
          <w:lang w:eastAsia="sl-SI"/>
        </w:rPr>
      </w:pPr>
      <w:r w:rsidRPr="00CB3961">
        <w:rPr>
          <w:rFonts w:asciiTheme="minorHAnsi" w:hAnsiTheme="minorHAnsi" w:cstheme="minorHAnsi"/>
          <w:b/>
          <w:lang w:eastAsia="sl-SI"/>
        </w:rPr>
        <w:t xml:space="preserve">Naročnik si pridržuje pravico do preverjanja navedenih podatkov v seznamu kadrov in od ponudnika zahtevati naknadno predložitev ustreznih dokazil. </w:t>
      </w:r>
      <w:r w:rsidRPr="00CB3961">
        <w:rPr>
          <w:rFonts w:asciiTheme="minorHAnsi" w:hAnsiTheme="minorHAnsi" w:cstheme="minorHAnsi"/>
          <w:lang w:eastAsia="sl-SI"/>
        </w:rPr>
        <w:t>Ponudnik mora na zahtevo naročnika predložiti dokazila o delovnih izkušnjah, ki potrjuje navedene opravljene storitve.</w:t>
      </w:r>
    </w:p>
    <w:p w14:paraId="12AB242D" w14:textId="77777777" w:rsidR="0057166E" w:rsidRPr="00CB3961" w:rsidRDefault="0057166E" w:rsidP="0057166E">
      <w:pPr>
        <w:tabs>
          <w:tab w:val="left" w:pos="708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4A977F28" w14:textId="77777777" w:rsidR="0057166E" w:rsidRPr="00CB3961" w:rsidRDefault="0057166E" w:rsidP="0057166E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CB3961">
        <w:rPr>
          <w:rFonts w:asciiTheme="minorHAnsi" w:hAnsiTheme="minorHAnsi" w:cstheme="minorHAnsi"/>
          <w:bCs/>
        </w:rPr>
        <w:t>Ponudnik lahko v času izvajanja okvirnega sporazuma navedene kadre (prevajalce in lektorje) nadomesti samo s kadri, ki izpolnjujejo vse zahteve iz razpisne dokumentacije za predmetno naročilo. Pred zamenjavo navedenega kadra mora izvajalec pridobiti soglasje naročnika.</w:t>
      </w:r>
    </w:p>
    <w:p w14:paraId="2E8847D9" w14:textId="77777777" w:rsidR="000955AC" w:rsidRDefault="000955AC" w:rsidP="000955AC">
      <w:pPr>
        <w:pStyle w:val="Odstavekseznama"/>
        <w:spacing w:line="276" w:lineRule="auto"/>
        <w:ind w:left="425"/>
        <w:jc w:val="both"/>
        <w:rPr>
          <w:rFonts w:asciiTheme="minorHAnsi" w:hAnsiTheme="minorHAnsi" w:cstheme="minorHAnsi"/>
        </w:rPr>
      </w:pPr>
    </w:p>
    <w:p w14:paraId="2A57CFA5" w14:textId="6A8239EB" w:rsidR="0057166E" w:rsidRDefault="00EA4DE9">
      <w:p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Ponudnik obrazec kopira v toliko izvodih, za kolikor sklopov oddaja ponudbo.</w:t>
      </w:r>
      <w:r w:rsidR="0057166E">
        <w:rPr>
          <w:rFonts w:asciiTheme="minorHAnsi" w:hAnsiTheme="minorHAnsi" w:cstheme="minorHAnsi"/>
          <w:u w:val="single"/>
        </w:rPr>
        <w:br w:type="page"/>
      </w:r>
    </w:p>
    <w:p w14:paraId="5370EF22" w14:textId="593B762F" w:rsidR="000955AC" w:rsidRPr="0057166E" w:rsidRDefault="000955AC" w:rsidP="000955AC">
      <w:pPr>
        <w:spacing w:line="276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lastRenderedPageBreak/>
        <w:t>Pisno prevajanje in lektoriranje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83"/>
        <w:gridCol w:w="1812"/>
        <w:gridCol w:w="1053"/>
        <w:gridCol w:w="1134"/>
        <w:gridCol w:w="992"/>
        <w:gridCol w:w="851"/>
        <w:gridCol w:w="2086"/>
        <w:gridCol w:w="1539"/>
        <w:gridCol w:w="1407"/>
        <w:gridCol w:w="2019"/>
      </w:tblGrid>
      <w:tr w:rsidR="003A32A3" w:rsidRPr="007B6F18" w14:paraId="23F9C835" w14:textId="615E4A26" w:rsidTr="002C324D">
        <w:tc>
          <w:tcPr>
            <w:tcW w:w="3195" w:type="dxa"/>
            <w:gridSpan w:val="2"/>
            <w:shd w:val="clear" w:color="auto" w:fill="EDEDED" w:themeFill="accent3" w:themeFillTint="33"/>
            <w:vAlign w:val="center"/>
          </w:tcPr>
          <w:p w14:paraId="2E92C21F" w14:textId="7777777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PREVAJALEC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/ LEKTOR</w:t>
            </w:r>
          </w:p>
        </w:tc>
        <w:tc>
          <w:tcPr>
            <w:tcW w:w="3179" w:type="dxa"/>
            <w:gridSpan w:val="3"/>
            <w:shd w:val="clear" w:color="auto" w:fill="EDEDED" w:themeFill="accent3" w:themeFillTint="33"/>
            <w:vAlign w:val="center"/>
          </w:tcPr>
          <w:p w14:paraId="4F2DDFC6" w14:textId="7777777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JEZIKOVNA SMER</w:t>
            </w:r>
          </w:p>
          <w:p w14:paraId="2DEE97D5" w14:textId="7777777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sz w:val="18"/>
                <w:szCs w:val="18"/>
              </w:rPr>
              <w:t>(ustrezno označite)</w:t>
            </w:r>
          </w:p>
        </w:tc>
        <w:tc>
          <w:tcPr>
            <w:tcW w:w="851" w:type="dxa"/>
            <w:shd w:val="clear" w:color="auto" w:fill="EDEDED" w:themeFill="accent3" w:themeFillTint="33"/>
          </w:tcPr>
          <w:p w14:paraId="26A9CC5A" w14:textId="7777777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625" w:type="dxa"/>
            <w:gridSpan w:val="2"/>
            <w:shd w:val="clear" w:color="auto" w:fill="EDEDED" w:themeFill="accent3" w:themeFillTint="33"/>
            <w:vAlign w:val="center"/>
          </w:tcPr>
          <w:p w14:paraId="3543853F" w14:textId="5A987ABF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IZOBRAZBA</w:t>
            </w:r>
          </w:p>
        </w:tc>
        <w:tc>
          <w:tcPr>
            <w:tcW w:w="1407" w:type="dxa"/>
            <w:shd w:val="clear" w:color="auto" w:fill="EDEDED" w:themeFill="accent3" w:themeFillTint="33"/>
            <w:vAlign w:val="center"/>
          </w:tcPr>
          <w:p w14:paraId="7A5B8492" w14:textId="7777777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DELOVNE IZKUŠNJE</w:t>
            </w:r>
          </w:p>
        </w:tc>
        <w:tc>
          <w:tcPr>
            <w:tcW w:w="2019" w:type="dxa"/>
            <w:vMerge w:val="restart"/>
            <w:shd w:val="clear" w:color="auto" w:fill="EDEDED" w:themeFill="accent3" w:themeFillTint="33"/>
          </w:tcPr>
          <w:p w14:paraId="794F90C8" w14:textId="31E236F1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91DB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Status (fizična oseba brez registrirane dejavnosti, samozaposlen, zaposlen pri ponudniku ali podizvajalcu – navesti ime podjetja)</w:t>
            </w:r>
          </w:p>
        </w:tc>
      </w:tr>
      <w:tr w:rsidR="003A32A3" w:rsidRPr="007B6F18" w14:paraId="34DD0EE6" w14:textId="7C7247F5" w:rsidTr="002C324D">
        <w:tc>
          <w:tcPr>
            <w:tcW w:w="1383" w:type="dxa"/>
            <w:shd w:val="clear" w:color="auto" w:fill="EDEDED" w:themeFill="accent3" w:themeFillTint="33"/>
            <w:vAlign w:val="center"/>
          </w:tcPr>
          <w:p w14:paraId="408253C6" w14:textId="7777777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sz w:val="18"/>
                <w:szCs w:val="18"/>
              </w:rPr>
              <w:t>Ime</w:t>
            </w:r>
          </w:p>
        </w:tc>
        <w:tc>
          <w:tcPr>
            <w:tcW w:w="1812" w:type="dxa"/>
            <w:shd w:val="clear" w:color="auto" w:fill="EDEDED" w:themeFill="accent3" w:themeFillTint="33"/>
            <w:vAlign w:val="center"/>
          </w:tcPr>
          <w:p w14:paraId="62D4A772" w14:textId="7777777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sz w:val="18"/>
                <w:szCs w:val="18"/>
              </w:rPr>
              <w:t>Priimek</w:t>
            </w:r>
          </w:p>
        </w:tc>
        <w:tc>
          <w:tcPr>
            <w:tcW w:w="1053" w:type="dxa"/>
            <w:shd w:val="clear" w:color="auto" w:fill="EDEDED" w:themeFill="accent3" w:themeFillTint="33"/>
            <w:vAlign w:val="center"/>
          </w:tcPr>
          <w:p w14:paraId="1328BC6C" w14:textId="7777777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sz w:val="18"/>
                <w:szCs w:val="18"/>
              </w:rPr>
              <w:t>SL-ANG (in obratno)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1CD14651" w14:textId="7777777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sz w:val="18"/>
                <w:szCs w:val="18"/>
              </w:rPr>
              <w:t>SL-NEM (in obratno)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2383450E" w14:textId="0EE3BD5B" w:rsidR="003A32A3" w:rsidRPr="007B6F18" w:rsidRDefault="002C324D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SL-HR-SR-BOS (in obratno)</w:t>
            </w:r>
          </w:p>
        </w:tc>
        <w:tc>
          <w:tcPr>
            <w:tcW w:w="851" w:type="dxa"/>
            <w:shd w:val="clear" w:color="auto" w:fill="EDEDED" w:themeFill="accent3" w:themeFillTint="33"/>
            <w:vAlign w:val="center"/>
          </w:tcPr>
          <w:p w14:paraId="59642D95" w14:textId="4EF44B57" w:rsidR="003A32A3" w:rsidRPr="007B6F18" w:rsidRDefault="003A32A3" w:rsidP="003A32A3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SL</w:t>
            </w:r>
          </w:p>
        </w:tc>
        <w:tc>
          <w:tcPr>
            <w:tcW w:w="2086" w:type="dxa"/>
            <w:shd w:val="clear" w:color="auto" w:fill="EDEDED" w:themeFill="accent3" w:themeFillTint="33"/>
            <w:vAlign w:val="center"/>
          </w:tcPr>
          <w:p w14:paraId="7DFCE354" w14:textId="288A36C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sz w:val="18"/>
                <w:szCs w:val="18"/>
              </w:rPr>
              <w:t>Pridobljena izobrazba</w:t>
            </w:r>
          </w:p>
        </w:tc>
        <w:tc>
          <w:tcPr>
            <w:tcW w:w="1539" w:type="dxa"/>
            <w:shd w:val="clear" w:color="auto" w:fill="EDEDED" w:themeFill="accent3" w:themeFillTint="33"/>
            <w:vAlign w:val="center"/>
          </w:tcPr>
          <w:p w14:paraId="69AA0506" w14:textId="7777777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sz w:val="18"/>
                <w:szCs w:val="18"/>
              </w:rPr>
              <w:t>Naziv izobraževalne ustanove</w:t>
            </w:r>
          </w:p>
        </w:tc>
        <w:tc>
          <w:tcPr>
            <w:tcW w:w="1407" w:type="dxa"/>
            <w:shd w:val="clear" w:color="auto" w:fill="EDEDED" w:themeFill="accent3" w:themeFillTint="33"/>
            <w:vAlign w:val="center"/>
          </w:tcPr>
          <w:p w14:paraId="3A8FAC98" w14:textId="7777777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sz w:val="18"/>
                <w:szCs w:val="18"/>
              </w:rPr>
              <w:t>za jezikovno kombinacijo</w:t>
            </w:r>
          </w:p>
        </w:tc>
        <w:tc>
          <w:tcPr>
            <w:tcW w:w="2019" w:type="dxa"/>
            <w:vMerge/>
            <w:shd w:val="clear" w:color="auto" w:fill="EDEDED" w:themeFill="accent3" w:themeFillTint="33"/>
          </w:tcPr>
          <w:p w14:paraId="473F7338" w14:textId="77777777" w:rsidR="003A32A3" w:rsidRPr="007B6F18" w:rsidRDefault="003A32A3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A32A3" w:rsidRPr="007B6F18" w14:paraId="3341C76D" w14:textId="683416DD" w:rsidTr="002C324D">
        <w:trPr>
          <w:trHeight w:val="597"/>
        </w:trPr>
        <w:tc>
          <w:tcPr>
            <w:tcW w:w="1383" w:type="dxa"/>
          </w:tcPr>
          <w:p w14:paraId="1F915291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5194351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53" w:type="dxa"/>
          </w:tcPr>
          <w:p w14:paraId="55384E92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2B1034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197A93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1CE7FAF2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86" w:type="dxa"/>
          </w:tcPr>
          <w:p w14:paraId="2B803198" w14:textId="387FE103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39" w:type="dxa"/>
          </w:tcPr>
          <w:p w14:paraId="6FFB660A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7" w:type="dxa"/>
          </w:tcPr>
          <w:p w14:paraId="1A8674F6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19" w:type="dxa"/>
          </w:tcPr>
          <w:p w14:paraId="315E0F3A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A32A3" w:rsidRPr="007B6F18" w14:paraId="6FDEB833" w14:textId="007AEFFA" w:rsidTr="002C324D">
        <w:trPr>
          <w:trHeight w:val="562"/>
        </w:trPr>
        <w:tc>
          <w:tcPr>
            <w:tcW w:w="1383" w:type="dxa"/>
          </w:tcPr>
          <w:p w14:paraId="7D8C7410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12" w:type="dxa"/>
          </w:tcPr>
          <w:p w14:paraId="104D975B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53" w:type="dxa"/>
          </w:tcPr>
          <w:p w14:paraId="0BB4362F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8F5E6D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66263BA9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6CDAEA33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86" w:type="dxa"/>
          </w:tcPr>
          <w:p w14:paraId="63CBA7D8" w14:textId="7202B4B1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39" w:type="dxa"/>
          </w:tcPr>
          <w:p w14:paraId="16F3076D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7" w:type="dxa"/>
          </w:tcPr>
          <w:p w14:paraId="0470A10A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19" w:type="dxa"/>
          </w:tcPr>
          <w:p w14:paraId="0754FD60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A32A3" w:rsidRPr="007B6F18" w14:paraId="1F788F8A" w14:textId="6288FE27" w:rsidTr="002C324D">
        <w:trPr>
          <w:trHeight w:val="556"/>
        </w:trPr>
        <w:tc>
          <w:tcPr>
            <w:tcW w:w="1383" w:type="dxa"/>
          </w:tcPr>
          <w:p w14:paraId="4E4D65E0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12" w:type="dxa"/>
          </w:tcPr>
          <w:p w14:paraId="0A4A2B34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53" w:type="dxa"/>
          </w:tcPr>
          <w:p w14:paraId="5A6821C9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E50930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589E693A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131705A2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86" w:type="dxa"/>
          </w:tcPr>
          <w:p w14:paraId="5037BA66" w14:textId="3313A112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39" w:type="dxa"/>
          </w:tcPr>
          <w:p w14:paraId="04F6BD37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7" w:type="dxa"/>
          </w:tcPr>
          <w:p w14:paraId="08C59883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19" w:type="dxa"/>
          </w:tcPr>
          <w:p w14:paraId="3C8AFEF0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A32A3" w:rsidRPr="007B6F18" w14:paraId="4C4CC3F0" w14:textId="3B631A66" w:rsidTr="002C324D">
        <w:trPr>
          <w:trHeight w:val="550"/>
        </w:trPr>
        <w:tc>
          <w:tcPr>
            <w:tcW w:w="1383" w:type="dxa"/>
          </w:tcPr>
          <w:p w14:paraId="6F277294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763829D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53" w:type="dxa"/>
          </w:tcPr>
          <w:p w14:paraId="1F969BC7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E2D37E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6BD87D6F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2421CD50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86" w:type="dxa"/>
          </w:tcPr>
          <w:p w14:paraId="6B51047B" w14:textId="56FF886E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39" w:type="dxa"/>
          </w:tcPr>
          <w:p w14:paraId="1E25D7F3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7" w:type="dxa"/>
          </w:tcPr>
          <w:p w14:paraId="2CDA4318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19" w:type="dxa"/>
          </w:tcPr>
          <w:p w14:paraId="63F89365" w14:textId="77777777" w:rsidR="003A32A3" w:rsidRPr="007B6F18" w:rsidRDefault="003A32A3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805AE52" w14:textId="77777777" w:rsidR="000955AC" w:rsidRDefault="000955AC" w:rsidP="000955AC">
      <w:pPr>
        <w:spacing w:line="276" w:lineRule="auto"/>
        <w:jc w:val="both"/>
        <w:rPr>
          <w:rFonts w:asciiTheme="minorHAnsi" w:hAnsiTheme="minorHAnsi" w:cstheme="minorHAnsi"/>
          <w:u w:val="single"/>
        </w:rPr>
      </w:pPr>
    </w:p>
    <w:p w14:paraId="2EA66430" w14:textId="5523C40F" w:rsidR="000955AC" w:rsidRPr="0057166E" w:rsidRDefault="000955AC" w:rsidP="000955AC">
      <w:pPr>
        <w:spacing w:line="276" w:lineRule="auto"/>
        <w:jc w:val="both"/>
        <w:rPr>
          <w:rFonts w:asciiTheme="minorHAnsi" w:hAnsiTheme="minorHAnsi" w:cstheme="minorHAnsi"/>
          <w:u w:val="single"/>
        </w:rPr>
      </w:pPr>
      <w:r w:rsidRPr="007B6F18">
        <w:rPr>
          <w:rFonts w:asciiTheme="minorHAnsi" w:hAnsiTheme="minorHAnsi" w:cstheme="minorHAnsi"/>
          <w:u w:val="single"/>
        </w:rPr>
        <w:t>Lektoriranje angleški jezik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552"/>
        <w:gridCol w:w="992"/>
        <w:gridCol w:w="1134"/>
        <w:gridCol w:w="2977"/>
        <w:gridCol w:w="3791"/>
      </w:tblGrid>
      <w:tr w:rsidR="00591DB9" w:rsidRPr="007B6F18" w14:paraId="74EB9C42" w14:textId="7995122D" w:rsidTr="00591DB9">
        <w:tc>
          <w:tcPr>
            <w:tcW w:w="5382" w:type="dxa"/>
            <w:gridSpan w:val="2"/>
            <w:shd w:val="clear" w:color="auto" w:fill="EDEDED" w:themeFill="accent3" w:themeFillTint="33"/>
            <w:vAlign w:val="center"/>
          </w:tcPr>
          <w:p w14:paraId="405E4CC5" w14:textId="77777777" w:rsidR="00591DB9" w:rsidRPr="007B6F18" w:rsidRDefault="00591DB9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LEKTOR</w:t>
            </w:r>
          </w:p>
        </w:tc>
        <w:tc>
          <w:tcPr>
            <w:tcW w:w="2126" w:type="dxa"/>
            <w:gridSpan w:val="2"/>
            <w:shd w:val="clear" w:color="auto" w:fill="EDEDED" w:themeFill="accent3" w:themeFillTint="33"/>
            <w:vAlign w:val="center"/>
          </w:tcPr>
          <w:p w14:paraId="7CB3F868" w14:textId="77777777" w:rsidR="00591DB9" w:rsidRPr="007B6F18" w:rsidRDefault="00591DB9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»NATIVE SPEAKER«</w:t>
            </w:r>
          </w:p>
          <w:p w14:paraId="1F4D9BA1" w14:textId="77777777" w:rsidR="00591DB9" w:rsidRPr="007B6F18" w:rsidRDefault="00591DB9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sz w:val="18"/>
                <w:szCs w:val="18"/>
              </w:rPr>
              <w:t>(ustrezno označite)</w:t>
            </w:r>
          </w:p>
        </w:tc>
        <w:tc>
          <w:tcPr>
            <w:tcW w:w="2977" w:type="dxa"/>
            <w:vMerge w:val="restart"/>
            <w:shd w:val="clear" w:color="auto" w:fill="EDEDED" w:themeFill="accent3" w:themeFillTint="33"/>
            <w:vAlign w:val="center"/>
          </w:tcPr>
          <w:p w14:paraId="7F582E0D" w14:textId="77777777" w:rsidR="00591DB9" w:rsidRPr="007B6F18" w:rsidRDefault="00591DB9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IZOBRAZBA</w:t>
            </w:r>
          </w:p>
        </w:tc>
        <w:tc>
          <w:tcPr>
            <w:tcW w:w="3791" w:type="dxa"/>
            <w:vMerge w:val="restart"/>
            <w:shd w:val="clear" w:color="auto" w:fill="EDEDED" w:themeFill="accent3" w:themeFillTint="33"/>
          </w:tcPr>
          <w:p w14:paraId="66E74241" w14:textId="6EA642F4" w:rsidR="00591DB9" w:rsidRDefault="00591DB9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91DB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Status (fizična oseba brez registrirane dejavnosti, samozaposlen, zaposlen pri ponudniku ali podizvajalcu – navesti ime podjetja)</w:t>
            </w:r>
          </w:p>
        </w:tc>
      </w:tr>
      <w:tr w:rsidR="00591DB9" w:rsidRPr="007B6F18" w14:paraId="627F6E40" w14:textId="50E5A5D5" w:rsidTr="00591DB9">
        <w:trPr>
          <w:trHeight w:val="128"/>
        </w:trPr>
        <w:tc>
          <w:tcPr>
            <w:tcW w:w="2830" w:type="dxa"/>
            <w:shd w:val="clear" w:color="auto" w:fill="EDEDED" w:themeFill="accent3" w:themeFillTint="33"/>
            <w:vAlign w:val="center"/>
          </w:tcPr>
          <w:p w14:paraId="0DD693C7" w14:textId="77777777" w:rsidR="00591DB9" w:rsidRPr="007B6F18" w:rsidRDefault="00591DB9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sz w:val="18"/>
                <w:szCs w:val="18"/>
              </w:rPr>
              <w:t>Ime</w:t>
            </w:r>
          </w:p>
        </w:tc>
        <w:tc>
          <w:tcPr>
            <w:tcW w:w="2552" w:type="dxa"/>
            <w:shd w:val="clear" w:color="auto" w:fill="EDEDED" w:themeFill="accent3" w:themeFillTint="33"/>
            <w:vAlign w:val="center"/>
          </w:tcPr>
          <w:p w14:paraId="7BF0003F" w14:textId="77777777" w:rsidR="00591DB9" w:rsidRPr="007B6F18" w:rsidRDefault="00591DB9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B6F18">
              <w:rPr>
                <w:rFonts w:asciiTheme="minorHAnsi" w:hAnsiTheme="minorHAnsi" w:cstheme="minorHAnsi"/>
                <w:sz w:val="18"/>
                <w:szCs w:val="18"/>
              </w:rPr>
              <w:t>Priimek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4146719D" w14:textId="77777777" w:rsidR="00591DB9" w:rsidRPr="007B6F18" w:rsidRDefault="00591DB9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46817046" w14:textId="77777777" w:rsidR="00591DB9" w:rsidRPr="007B6F18" w:rsidRDefault="00591DB9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977" w:type="dxa"/>
            <w:vMerge/>
            <w:shd w:val="clear" w:color="auto" w:fill="EDEDED" w:themeFill="accent3" w:themeFillTint="33"/>
            <w:vAlign w:val="center"/>
          </w:tcPr>
          <w:p w14:paraId="6EBCF7E8" w14:textId="77777777" w:rsidR="00591DB9" w:rsidRPr="007B6F18" w:rsidRDefault="00591DB9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791" w:type="dxa"/>
            <w:vMerge/>
            <w:shd w:val="clear" w:color="auto" w:fill="EDEDED" w:themeFill="accent3" w:themeFillTint="33"/>
          </w:tcPr>
          <w:p w14:paraId="1517BDA4" w14:textId="77777777" w:rsidR="00591DB9" w:rsidRPr="007B6F18" w:rsidRDefault="00591DB9" w:rsidP="005D0CE6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91DB9" w:rsidRPr="007B6F18" w14:paraId="2108DABD" w14:textId="4AD2E736" w:rsidTr="00EA4DE9">
        <w:trPr>
          <w:trHeight w:val="545"/>
        </w:trPr>
        <w:tc>
          <w:tcPr>
            <w:tcW w:w="2830" w:type="dxa"/>
          </w:tcPr>
          <w:p w14:paraId="4DB5678A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4351EE40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392DF447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011844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C0CC5B0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791" w:type="dxa"/>
          </w:tcPr>
          <w:p w14:paraId="17FCEA05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91DB9" w:rsidRPr="007B6F18" w14:paraId="66B006FB" w14:textId="5CAA8EC4" w:rsidTr="00EA4DE9">
        <w:trPr>
          <w:trHeight w:val="553"/>
        </w:trPr>
        <w:tc>
          <w:tcPr>
            <w:tcW w:w="2830" w:type="dxa"/>
          </w:tcPr>
          <w:p w14:paraId="6BBC4A6B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17FC8D5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0E4864D4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50DD81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B4E5216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791" w:type="dxa"/>
          </w:tcPr>
          <w:p w14:paraId="1633E3F3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91DB9" w:rsidRPr="007B6F18" w14:paraId="0B9373C7" w14:textId="5FBCA696" w:rsidTr="00EA4DE9">
        <w:trPr>
          <w:trHeight w:val="547"/>
        </w:trPr>
        <w:tc>
          <w:tcPr>
            <w:tcW w:w="2830" w:type="dxa"/>
          </w:tcPr>
          <w:p w14:paraId="0A08C818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0DF0EC55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6EA7216A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CB9C39D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D922B4A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791" w:type="dxa"/>
          </w:tcPr>
          <w:p w14:paraId="634FA301" w14:textId="77777777" w:rsidR="00591DB9" w:rsidRPr="007B6F18" w:rsidRDefault="00591DB9" w:rsidP="005D0CE6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3FC82E5" w14:textId="77777777" w:rsidR="000955AC" w:rsidRPr="008846DF" w:rsidRDefault="000955AC" w:rsidP="000955AC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22E6ADD" w14:textId="582568DC" w:rsidR="000955AC" w:rsidRPr="00EA4DE9" w:rsidRDefault="000955AC" w:rsidP="00EA4DE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18B9D3A5" w14:textId="77777777" w:rsidR="00DC682C" w:rsidRDefault="00DC682C" w:rsidP="0057166E">
      <w:pPr>
        <w:spacing w:line="276" w:lineRule="auto"/>
        <w:jc w:val="both"/>
        <w:rPr>
          <w:rFonts w:asciiTheme="minorHAnsi" w:hAnsiTheme="minorHAnsi" w:cstheme="minorHAnsi"/>
        </w:rPr>
      </w:pPr>
    </w:p>
    <w:p w14:paraId="4B0B8F7D" w14:textId="0AA93744" w:rsidR="0017254C" w:rsidRPr="00591DB9" w:rsidRDefault="000955AC" w:rsidP="0057166E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  <w:r w:rsidR="00591DB9">
        <w:rPr>
          <w:rFonts w:asciiTheme="minorHAnsi" w:hAnsiTheme="minorHAnsi" w:cstheme="minorHAnsi"/>
        </w:rPr>
        <w:t xml:space="preserve"> </w:t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591DB9" w:rsidSect="000955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418" w:bottom="1418" w:left="1134" w:header="85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65761" w14:textId="77777777" w:rsidR="000512CC" w:rsidRDefault="000512CC" w:rsidP="00BB5C4F">
      <w:r>
        <w:separator/>
      </w:r>
    </w:p>
  </w:endnote>
  <w:endnote w:type="continuationSeparator" w:id="0">
    <w:p w14:paraId="7B619247" w14:textId="77777777" w:rsidR="000512CC" w:rsidRDefault="000512CC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360F3" w14:textId="77777777" w:rsidR="0073222F" w:rsidRDefault="0073222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C934C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196F" w14:textId="77777777" w:rsidR="0073222F" w:rsidRDefault="0073222F" w:rsidP="0073222F">
    <w:pPr>
      <w:pStyle w:val="Noga"/>
      <w:jc w:val="center"/>
      <w:rPr>
        <w:color w:val="006A8E"/>
        <w:sz w:val="18"/>
      </w:rPr>
    </w:pPr>
  </w:p>
  <w:p w14:paraId="69D577AF" w14:textId="77777777" w:rsidR="00D57953" w:rsidRDefault="0073222F" w:rsidP="0073222F">
    <w:pPr>
      <w:pStyle w:val="Noga"/>
      <w:jc w:val="center"/>
      <w:rPr>
        <w:color w:val="006A8E"/>
        <w:sz w:val="18"/>
      </w:rPr>
    </w:pPr>
    <w:r>
      <w:rPr>
        <w:noProof/>
        <w:color w:val="006A8E"/>
        <w:sz w:val="18"/>
        <w:lang w:eastAsia="sl-SI"/>
      </w:rPr>
      <w:drawing>
        <wp:inline distT="0" distB="0" distL="0" distR="0" wp14:anchorId="7CB5CBE2" wp14:editId="655B9CDA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5D75E7" w14:textId="77777777" w:rsidR="00D57953" w:rsidRDefault="00D57953" w:rsidP="00D17A99">
    <w:pPr>
      <w:pStyle w:val="Noga"/>
      <w:jc w:val="center"/>
      <w:rPr>
        <w:color w:val="006A8E"/>
        <w:sz w:val="18"/>
      </w:rPr>
    </w:pPr>
  </w:p>
  <w:p w14:paraId="4580E606" w14:textId="77777777" w:rsidR="00D57953" w:rsidRPr="00D17A99" w:rsidRDefault="00DC682C" w:rsidP="00D17A99">
    <w:pPr>
      <w:pStyle w:val="Noga"/>
      <w:jc w:val="center"/>
      <w:rPr>
        <w:noProof/>
        <w:color w:val="006A8E"/>
        <w:sz w:val="18"/>
      </w:rPr>
    </w:pPr>
    <w:hyperlink r:id="rId2" w:history="1">
      <w:r w:rsidR="008C1DBD" w:rsidRPr="00172528">
        <w:rPr>
          <w:rStyle w:val="Hiperpovezava"/>
          <w:rFonts w:cs="TitilliumText25L"/>
          <w:color w:val="006A8E"/>
          <w:sz w:val="18"/>
          <w:szCs w:val="18"/>
        </w:rPr>
        <w:t>www.fs.um.si</w:t>
      </w:r>
    </w:hyperlink>
    <w:r w:rsidR="008C1DBD" w:rsidRPr="00BA65AF">
      <w:rPr>
        <w:rStyle w:val="A1"/>
        <w:rFonts w:ascii="Calibri" w:hAnsi="Calibri"/>
        <w:sz w:val="18"/>
        <w:szCs w:val="18"/>
      </w:rPr>
      <w:t xml:space="preserve"> | </w:t>
    </w:r>
    <w:r w:rsidR="00D57953" w:rsidRPr="00C81B9A">
      <w:rPr>
        <w:noProof/>
        <w:color w:val="006A8E"/>
        <w:sz w:val="18"/>
        <w:u w:val="single"/>
      </w:rPr>
      <w:t>fs@um.si</w:t>
    </w:r>
    <w:r w:rsidR="00D57953" w:rsidRPr="00D17A99">
      <w:rPr>
        <w:noProof/>
        <w:color w:val="006A8E"/>
        <w:sz w:val="18"/>
      </w:rPr>
      <w:t xml:space="preserve"> </w:t>
    </w:r>
    <w:r w:rsidR="008C1DBD">
      <w:rPr>
        <w:noProof/>
        <w:color w:val="006A8E"/>
        <w:sz w:val="18"/>
      </w:rPr>
      <w:t>| T:</w:t>
    </w:r>
    <w:r w:rsidR="00D57953">
      <w:rPr>
        <w:noProof/>
        <w:color w:val="006A8E"/>
        <w:sz w:val="18"/>
      </w:rPr>
      <w:t xml:space="preserve"> </w:t>
    </w:r>
    <w:r w:rsidR="00D57953" w:rsidRPr="00D17A99">
      <w:rPr>
        <w:noProof/>
        <w:color w:val="006A8E"/>
        <w:sz w:val="18"/>
      </w:rPr>
      <w:t xml:space="preserve">+386 2 </w:t>
    </w:r>
    <w:r w:rsidR="00D57953" w:rsidRPr="009C0E08">
      <w:rPr>
        <w:noProof/>
        <w:color w:val="006A8E"/>
        <w:sz w:val="18"/>
      </w:rPr>
      <w:t>220</w:t>
    </w:r>
    <w:r w:rsidR="00D57953">
      <w:rPr>
        <w:noProof/>
        <w:color w:val="006A8E"/>
        <w:sz w:val="18"/>
      </w:rPr>
      <w:t xml:space="preserve"> </w:t>
    </w:r>
    <w:r w:rsidR="00D57953" w:rsidRPr="009C0E08">
      <w:rPr>
        <w:noProof/>
        <w:color w:val="006A8E"/>
        <w:sz w:val="18"/>
      </w:rPr>
      <w:t>7500</w:t>
    </w:r>
    <w:r w:rsidR="00D57953" w:rsidRPr="00D17A99">
      <w:rPr>
        <w:noProof/>
        <w:color w:val="006A8E"/>
        <w:sz w:val="18"/>
      </w:rPr>
      <w:t xml:space="preserve"> </w:t>
    </w:r>
    <w:r w:rsidR="00D57953">
      <w:rPr>
        <w:noProof/>
        <w:color w:val="006A8E"/>
        <w:sz w:val="18"/>
      </w:rPr>
      <w:t xml:space="preserve">| </w:t>
    </w:r>
    <w:r w:rsidR="00D57953" w:rsidRPr="00D17A99">
      <w:rPr>
        <w:noProof/>
        <w:color w:val="006A8E"/>
        <w:sz w:val="18"/>
      </w:rPr>
      <w:t xml:space="preserve">IBAN: SI56 </w:t>
    </w:r>
    <w:r w:rsidR="00D57953" w:rsidRPr="00EB168F">
      <w:rPr>
        <w:noProof/>
        <w:color w:val="006A8E"/>
        <w:sz w:val="18"/>
      </w:rPr>
      <w:t>0110</w:t>
    </w:r>
    <w:r w:rsidR="00D57953">
      <w:rPr>
        <w:noProof/>
        <w:color w:val="006A8E"/>
        <w:sz w:val="18"/>
      </w:rPr>
      <w:t xml:space="preserve"> </w:t>
    </w:r>
    <w:r w:rsidR="00D57953" w:rsidRPr="00EB168F">
      <w:rPr>
        <w:noProof/>
        <w:color w:val="006A8E"/>
        <w:sz w:val="18"/>
      </w:rPr>
      <w:t>0609</w:t>
    </w:r>
    <w:r w:rsidR="00D57953">
      <w:rPr>
        <w:noProof/>
        <w:color w:val="006A8E"/>
        <w:sz w:val="18"/>
      </w:rPr>
      <w:t xml:space="preserve"> </w:t>
    </w:r>
    <w:r w:rsidR="00D57953" w:rsidRPr="00EB168F">
      <w:rPr>
        <w:noProof/>
        <w:color w:val="006A8E"/>
        <w:sz w:val="18"/>
      </w:rPr>
      <w:t>0102</w:t>
    </w:r>
    <w:r w:rsidR="00D57953">
      <w:rPr>
        <w:noProof/>
        <w:color w:val="006A8E"/>
        <w:sz w:val="18"/>
      </w:rPr>
      <w:t xml:space="preserve"> </w:t>
    </w:r>
    <w:r w:rsidR="00D57953" w:rsidRPr="00EB168F">
      <w:rPr>
        <w:noProof/>
        <w:color w:val="006A8E"/>
        <w:sz w:val="18"/>
      </w:rPr>
      <w:t>935</w:t>
    </w:r>
    <w:r w:rsidR="00D57953">
      <w:rPr>
        <w:noProof/>
        <w:color w:val="006A8E"/>
        <w:sz w:val="18"/>
      </w:rPr>
      <w:t xml:space="preserve"> | </w:t>
    </w:r>
    <w:r w:rsidR="00D57953" w:rsidRPr="00D17A99">
      <w:rPr>
        <w:noProof/>
        <w:color w:val="006A8E"/>
        <w:sz w:val="18"/>
      </w:rPr>
      <w:t>VAT: SI 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CA5D9" w14:textId="77777777" w:rsidR="000512CC" w:rsidRDefault="000512CC" w:rsidP="00BB5C4F">
      <w:r>
        <w:separator/>
      </w:r>
    </w:p>
  </w:footnote>
  <w:footnote w:type="continuationSeparator" w:id="0">
    <w:p w14:paraId="2FA82E30" w14:textId="77777777" w:rsidR="000512CC" w:rsidRDefault="000512CC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76902" w14:textId="77777777" w:rsidR="0073222F" w:rsidRDefault="0073222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1F08A" w14:textId="77777777" w:rsidR="0073222F" w:rsidRDefault="0073222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C8E8" w14:textId="77777777" w:rsidR="00D57953" w:rsidRDefault="0073222F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5B6954C5" wp14:editId="72E600B3">
          <wp:extent cx="1752600" cy="838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0D3124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11230926" w14:textId="77777777" w:rsidR="00D57953" w:rsidRPr="008C1DBD" w:rsidRDefault="00D57953" w:rsidP="008C1DBD">
    <w:pPr>
      <w:pStyle w:val="Glava"/>
      <w:tabs>
        <w:tab w:val="clear" w:pos="9072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221ED4">
      <w:rPr>
        <w:noProof/>
        <w:color w:val="006A8E"/>
        <w:sz w:val="18"/>
      </w:rPr>
      <w:br/>
    </w:r>
    <w:r w:rsidR="00986487">
      <w:rPr>
        <w:noProof/>
        <w:color w:val="006A8E"/>
        <w:sz w:val="18"/>
      </w:rPr>
      <w:t>SI-2000 Maribor, Sloveni</w:t>
    </w:r>
    <w:r w:rsidR="008C1DBD">
      <w:rPr>
        <w:noProof/>
        <w:color w:val="006A8E"/>
        <w:sz w:val="18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338874">
    <w:abstractNumId w:val="0"/>
  </w:num>
  <w:num w:numId="2" w16cid:durableId="601259808">
    <w:abstractNumId w:val="3"/>
  </w:num>
  <w:num w:numId="3" w16cid:durableId="249656911">
    <w:abstractNumId w:val="1"/>
  </w:num>
  <w:num w:numId="4" w16cid:durableId="467553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5AC"/>
    <w:rsid w:val="00015E8D"/>
    <w:rsid w:val="00023725"/>
    <w:rsid w:val="00024B4E"/>
    <w:rsid w:val="00037652"/>
    <w:rsid w:val="000512CC"/>
    <w:rsid w:val="00051DAE"/>
    <w:rsid w:val="00051F90"/>
    <w:rsid w:val="00054766"/>
    <w:rsid w:val="00071B16"/>
    <w:rsid w:val="000955AC"/>
    <w:rsid w:val="000A1A5B"/>
    <w:rsid w:val="000B2ADA"/>
    <w:rsid w:val="000F1A06"/>
    <w:rsid w:val="001212E8"/>
    <w:rsid w:val="001664D3"/>
    <w:rsid w:val="0017254C"/>
    <w:rsid w:val="00172EEE"/>
    <w:rsid w:val="001A37F7"/>
    <w:rsid w:val="001B2933"/>
    <w:rsid w:val="001E29C8"/>
    <w:rsid w:val="00215201"/>
    <w:rsid w:val="00221ED4"/>
    <w:rsid w:val="0028526B"/>
    <w:rsid w:val="002B0D99"/>
    <w:rsid w:val="002C324D"/>
    <w:rsid w:val="003043BB"/>
    <w:rsid w:val="00311139"/>
    <w:rsid w:val="00357CF7"/>
    <w:rsid w:val="00392005"/>
    <w:rsid w:val="003A0E1C"/>
    <w:rsid w:val="003A181B"/>
    <w:rsid w:val="003A32A3"/>
    <w:rsid w:val="003A3717"/>
    <w:rsid w:val="003F0DAA"/>
    <w:rsid w:val="00400569"/>
    <w:rsid w:val="00413C63"/>
    <w:rsid w:val="004D4EC4"/>
    <w:rsid w:val="004E5699"/>
    <w:rsid w:val="00521826"/>
    <w:rsid w:val="00522FDF"/>
    <w:rsid w:val="005376C1"/>
    <w:rsid w:val="00567CF9"/>
    <w:rsid w:val="0057166E"/>
    <w:rsid w:val="00591DB9"/>
    <w:rsid w:val="005E7D8E"/>
    <w:rsid w:val="005F1331"/>
    <w:rsid w:val="00600597"/>
    <w:rsid w:val="006011E2"/>
    <w:rsid w:val="006211BD"/>
    <w:rsid w:val="00623587"/>
    <w:rsid w:val="00641C32"/>
    <w:rsid w:val="006512C2"/>
    <w:rsid w:val="006824BF"/>
    <w:rsid w:val="006837C4"/>
    <w:rsid w:val="006A3EBA"/>
    <w:rsid w:val="006C3577"/>
    <w:rsid w:val="006C369B"/>
    <w:rsid w:val="006C3DAB"/>
    <w:rsid w:val="006D6151"/>
    <w:rsid w:val="006D793F"/>
    <w:rsid w:val="00706F93"/>
    <w:rsid w:val="007138CE"/>
    <w:rsid w:val="0073222F"/>
    <w:rsid w:val="00751834"/>
    <w:rsid w:val="007554FD"/>
    <w:rsid w:val="007564BD"/>
    <w:rsid w:val="007829C6"/>
    <w:rsid w:val="00784EB8"/>
    <w:rsid w:val="0079162F"/>
    <w:rsid w:val="007B34C1"/>
    <w:rsid w:val="00852373"/>
    <w:rsid w:val="00857DFA"/>
    <w:rsid w:val="0087563B"/>
    <w:rsid w:val="00884BE7"/>
    <w:rsid w:val="00893F20"/>
    <w:rsid w:val="008B02AB"/>
    <w:rsid w:val="008C1DBD"/>
    <w:rsid w:val="009071D7"/>
    <w:rsid w:val="00962BBF"/>
    <w:rsid w:val="00976774"/>
    <w:rsid w:val="00986487"/>
    <w:rsid w:val="009956F4"/>
    <w:rsid w:val="009C0E08"/>
    <w:rsid w:val="009D1978"/>
    <w:rsid w:val="009D65E1"/>
    <w:rsid w:val="009F59B5"/>
    <w:rsid w:val="00A03F1E"/>
    <w:rsid w:val="00A307E1"/>
    <w:rsid w:val="00A84D2A"/>
    <w:rsid w:val="00A94B74"/>
    <w:rsid w:val="00AA2C39"/>
    <w:rsid w:val="00AA745D"/>
    <w:rsid w:val="00AB7571"/>
    <w:rsid w:val="00AD782E"/>
    <w:rsid w:val="00AF4105"/>
    <w:rsid w:val="00B02A70"/>
    <w:rsid w:val="00B13296"/>
    <w:rsid w:val="00B14DD9"/>
    <w:rsid w:val="00B217F0"/>
    <w:rsid w:val="00B70226"/>
    <w:rsid w:val="00BA21EA"/>
    <w:rsid w:val="00BB5C4F"/>
    <w:rsid w:val="00BB60C3"/>
    <w:rsid w:val="00C43470"/>
    <w:rsid w:val="00C43743"/>
    <w:rsid w:val="00C81B9A"/>
    <w:rsid w:val="00C84914"/>
    <w:rsid w:val="00CA0E4B"/>
    <w:rsid w:val="00CC2004"/>
    <w:rsid w:val="00CD3ADE"/>
    <w:rsid w:val="00CD7DA4"/>
    <w:rsid w:val="00D17A99"/>
    <w:rsid w:val="00D554AE"/>
    <w:rsid w:val="00D57953"/>
    <w:rsid w:val="00D72DCE"/>
    <w:rsid w:val="00D76383"/>
    <w:rsid w:val="00DC556E"/>
    <w:rsid w:val="00DC5A67"/>
    <w:rsid w:val="00DC682C"/>
    <w:rsid w:val="00DD30FF"/>
    <w:rsid w:val="00DD3A72"/>
    <w:rsid w:val="00DE0D13"/>
    <w:rsid w:val="00DE7979"/>
    <w:rsid w:val="00E01A26"/>
    <w:rsid w:val="00E01C78"/>
    <w:rsid w:val="00E10BCB"/>
    <w:rsid w:val="00E757D1"/>
    <w:rsid w:val="00E85D3B"/>
    <w:rsid w:val="00EA4DE9"/>
    <w:rsid w:val="00ED0B5C"/>
    <w:rsid w:val="00F02B34"/>
    <w:rsid w:val="00F1084A"/>
    <w:rsid w:val="00F160CC"/>
    <w:rsid w:val="00F22984"/>
    <w:rsid w:val="00F441FA"/>
    <w:rsid w:val="00F75BC3"/>
    <w:rsid w:val="00FB756D"/>
    <w:rsid w:val="00FD37C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409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55AC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uiPriority w:val="99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uiPriority w:val="3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8C1DBD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OdstavekseznamaZnak">
    <w:name w:val="Odstavek seznama Znak"/>
    <w:link w:val="Odstavekseznama"/>
    <w:uiPriority w:val="99"/>
    <w:rsid w:val="000955A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9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s.um.si/" TargetMode="External"/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ang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(ang).dotm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2021-06-10T08:03:00Z</dcterms:created>
  <dcterms:modified xsi:type="dcterms:W3CDTF">2023-08-22T07:27:00Z</dcterms:modified>
</cp:coreProperties>
</file>